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410" w:rsidRDefault="00FE1410" w:rsidP="008D78AE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FE1410" w:rsidRDefault="00FE1410" w:rsidP="008D78AE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FE1410" w:rsidRDefault="00FE1410" w:rsidP="008D78A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третьего созыва</w:t>
      </w:r>
    </w:p>
    <w:p w:rsidR="00FE1410" w:rsidRDefault="00FE1410" w:rsidP="008D78AE">
      <w:pPr>
        <w:jc w:val="center"/>
        <w:rPr>
          <w:b/>
          <w:bCs/>
          <w:sz w:val="28"/>
          <w:szCs w:val="28"/>
        </w:rPr>
      </w:pPr>
    </w:p>
    <w:p w:rsidR="00FE1410" w:rsidRDefault="00FE1410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FE1410" w:rsidRDefault="00FE1410" w:rsidP="008D78AE">
      <w:pPr>
        <w:jc w:val="center"/>
        <w:rPr>
          <w:sz w:val="28"/>
          <w:szCs w:val="28"/>
        </w:rPr>
      </w:pPr>
      <w:r w:rsidRPr="00E56C5F">
        <w:rPr>
          <w:sz w:val="28"/>
          <w:szCs w:val="28"/>
        </w:rPr>
        <w:t>(</w:t>
      </w:r>
      <w:r>
        <w:rPr>
          <w:sz w:val="28"/>
          <w:szCs w:val="28"/>
        </w:rPr>
        <w:t>двадцатая</w:t>
      </w:r>
      <w:r w:rsidRPr="00E56C5F">
        <w:rPr>
          <w:sz w:val="28"/>
          <w:szCs w:val="28"/>
        </w:rPr>
        <w:t xml:space="preserve">  сессия)</w:t>
      </w:r>
    </w:p>
    <w:p w:rsidR="00FE1410" w:rsidRDefault="00FE1410" w:rsidP="008D78AE">
      <w:pPr>
        <w:jc w:val="center"/>
        <w:rPr>
          <w:sz w:val="28"/>
          <w:szCs w:val="28"/>
        </w:rPr>
      </w:pPr>
    </w:p>
    <w:p w:rsidR="00FE1410" w:rsidRPr="00EB72C6" w:rsidRDefault="00FE1410" w:rsidP="008D78AE">
      <w:pPr>
        <w:rPr>
          <w:i/>
          <w:sz w:val="28"/>
          <w:szCs w:val="28"/>
        </w:rPr>
      </w:pPr>
      <w:r>
        <w:rPr>
          <w:sz w:val="28"/>
          <w:szCs w:val="28"/>
        </w:rPr>
        <w:t>от  05 октября 2017 года                                                                                         № 147</w:t>
      </w:r>
    </w:p>
    <w:p w:rsidR="00FE1410" w:rsidRDefault="00FE1410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FE1410" w:rsidRDefault="00FE1410" w:rsidP="00A5277A">
      <w:pPr>
        <w:ind w:left="142"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Ордынского района Новосибирской области </w:t>
      </w:r>
    </w:p>
    <w:p w:rsidR="00FE1410" w:rsidRDefault="00FE1410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27.12.2016 г. № 96</w:t>
      </w:r>
    </w:p>
    <w:p w:rsidR="00FE1410" w:rsidRDefault="00FE1410" w:rsidP="008C2B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бюджете Ордынского района Новосибирской области на 2017 год и плановый период 2018 и 2019 годов» </w:t>
      </w:r>
    </w:p>
    <w:p w:rsidR="00FE1410" w:rsidRDefault="00FE1410" w:rsidP="008C2BD0">
      <w:pPr>
        <w:jc w:val="center"/>
        <w:rPr>
          <w:sz w:val="28"/>
          <w:szCs w:val="28"/>
        </w:rPr>
      </w:pPr>
    </w:p>
    <w:p w:rsidR="00FE1410" w:rsidRDefault="00FE1410" w:rsidP="008D78AE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 xml:space="preserve">Руководствуясь Уставом Ордынского района Новосибирской области и </w:t>
      </w:r>
      <w:r>
        <w:rPr>
          <w:color w:val="000000"/>
          <w:spacing w:val="-3"/>
          <w:sz w:val="28"/>
          <w:szCs w:val="28"/>
        </w:rPr>
        <w:t>Положением «О бюджетном п</w:t>
      </w:r>
      <w:r>
        <w:rPr>
          <w:color w:val="000000"/>
          <w:spacing w:val="-4"/>
          <w:sz w:val="28"/>
          <w:szCs w:val="28"/>
        </w:rPr>
        <w:t xml:space="preserve">роцессе в Ордынском районе Новосибирской области», утвержденным решением Совета </w:t>
      </w:r>
      <w:r>
        <w:rPr>
          <w:color w:val="000000"/>
          <w:spacing w:val="-2"/>
          <w:sz w:val="28"/>
          <w:szCs w:val="28"/>
        </w:rPr>
        <w:t xml:space="preserve">депутатов Ордынского района Новосибирской области от 20 марта 2012 года № 109, </w:t>
      </w:r>
      <w:r>
        <w:rPr>
          <w:color w:val="000000"/>
          <w:spacing w:val="3"/>
          <w:sz w:val="28"/>
          <w:szCs w:val="28"/>
        </w:rPr>
        <w:t xml:space="preserve">Совет депутатов Ордынского района </w:t>
      </w:r>
      <w:r>
        <w:rPr>
          <w:color w:val="000000"/>
          <w:spacing w:val="-3"/>
          <w:sz w:val="28"/>
          <w:szCs w:val="28"/>
        </w:rPr>
        <w:t xml:space="preserve">Новосибирской области  </w:t>
      </w:r>
    </w:p>
    <w:p w:rsidR="00FE1410" w:rsidRDefault="00FE1410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E1410" w:rsidRDefault="00FE1410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 Ордынского района Новосибирской области от 27 декабря  2016 года  № 96 «О бюджете Ордынского района Новосибирской области на  2017 год и плановый период 2018 и 2019 годов» (с изменениями от 20.02. 2017 года № 103, от 21 марта 2017 года № 108, от 11.04.2017 года № 117, от 23 мая 2017 года </w:t>
      </w:r>
      <w:r w:rsidRPr="00B1368B">
        <w:rPr>
          <w:sz w:val="28"/>
          <w:szCs w:val="28"/>
        </w:rPr>
        <w:t>№ 124, от 15 августа 2017 года №</w:t>
      </w:r>
      <w:r>
        <w:rPr>
          <w:sz w:val="28"/>
          <w:szCs w:val="28"/>
        </w:rPr>
        <w:t xml:space="preserve"> </w:t>
      </w:r>
      <w:r w:rsidRPr="00B1368B">
        <w:rPr>
          <w:sz w:val="28"/>
          <w:szCs w:val="28"/>
        </w:rPr>
        <w:t>131</w:t>
      </w:r>
      <w:r>
        <w:rPr>
          <w:sz w:val="28"/>
          <w:szCs w:val="28"/>
        </w:rPr>
        <w:t xml:space="preserve">, от 26 сентября 2017 года № 139 </w:t>
      </w:r>
      <w:r w:rsidRPr="00B1368B">
        <w:rPr>
          <w:sz w:val="28"/>
          <w:szCs w:val="28"/>
        </w:rPr>
        <w:t>)</w:t>
      </w:r>
      <w:r>
        <w:rPr>
          <w:sz w:val="28"/>
          <w:szCs w:val="28"/>
        </w:rPr>
        <w:t xml:space="preserve">  следующие изменения:</w:t>
      </w:r>
    </w:p>
    <w:p w:rsidR="00FE1410" w:rsidRDefault="00FE1410" w:rsidP="00F212E9">
      <w:pPr>
        <w:jc w:val="both"/>
        <w:rPr>
          <w:sz w:val="28"/>
          <w:szCs w:val="28"/>
        </w:rPr>
      </w:pPr>
      <w:r w:rsidRPr="00512220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Pr="00512220">
        <w:rPr>
          <w:sz w:val="28"/>
          <w:szCs w:val="28"/>
        </w:rPr>
        <w:t>.</w:t>
      </w:r>
      <w:r w:rsidRPr="0014580E">
        <w:rPr>
          <w:sz w:val="28"/>
          <w:szCs w:val="28"/>
        </w:rPr>
        <w:t xml:space="preserve">  в статье </w:t>
      </w:r>
      <w:r>
        <w:rPr>
          <w:sz w:val="28"/>
          <w:szCs w:val="28"/>
        </w:rPr>
        <w:t>6</w:t>
      </w:r>
      <w:r w:rsidRPr="0014580E">
        <w:rPr>
          <w:sz w:val="28"/>
          <w:szCs w:val="28"/>
        </w:rPr>
        <w:t>:</w:t>
      </w:r>
    </w:p>
    <w:p w:rsidR="00FE1410" w:rsidRDefault="00FE1410" w:rsidP="008D78AE">
      <w:pPr>
        <w:jc w:val="both"/>
        <w:rPr>
          <w:sz w:val="28"/>
          <w:szCs w:val="28"/>
        </w:rPr>
      </w:pPr>
      <w:r w:rsidRPr="0014580E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Pr="0014580E">
        <w:rPr>
          <w:sz w:val="28"/>
          <w:szCs w:val="28"/>
        </w:rPr>
        <w:t>.1. в части 1:</w:t>
      </w:r>
    </w:p>
    <w:p w:rsidR="00FE1410" w:rsidRDefault="00FE1410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а) в пункте 1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утвердить таблицу 1 приложения № 5 </w:t>
      </w:r>
      <w:r w:rsidRPr="001A32B9">
        <w:rPr>
          <w:sz w:val="28"/>
          <w:szCs w:val="28"/>
        </w:rPr>
        <w:t>«</w:t>
      </w:r>
      <w:r w:rsidRPr="00215ECB">
        <w:rPr>
          <w:bCs/>
          <w:sz w:val="28"/>
          <w:szCs w:val="28"/>
        </w:rPr>
        <w:t>Распределение бюджетных ассигнований по разделам, подразделам, целевым статьям, группам и подгруппам видов расходов классификации  расходов бюджета Ордынского района Новосибирской области</w:t>
      </w:r>
      <w:r>
        <w:rPr>
          <w:bCs/>
          <w:sz w:val="28"/>
          <w:szCs w:val="28"/>
        </w:rPr>
        <w:t xml:space="preserve"> на 2017 год</w:t>
      </w:r>
      <w:r w:rsidRPr="001A32B9">
        <w:rPr>
          <w:sz w:val="28"/>
          <w:szCs w:val="28"/>
        </w:rPr>
        <w:t>»</w:t>
      </w:r>
      <w:r>
        <w:rPr>
          <w:sz w:val="28"/>
          <w:szCs w:val="28"/>
        </w:rPr>
        <w:t xml:space="preserve"> в  прилагаемой редакции (приложение № 1);</w:t>
      </w:r>
    </w:p>
    <w:p w:rsidR="00FE1410" w:rsidRDefault="00FE1410" w:rsidP="00F15DB5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в пункте 2  утвердить таблицу 1   приложения № 6 «</w:t>
      </w:r>
      <w:r w:rsidRPr="00196A76">
        <w:rPr>
          <w:bCs/>
          <w:sz w:val="28"/>
          <w:szCs w:val="28"/>
        </w:rPr>
        <w:t>Распределение бюджетных ассигнований по целевым статьям, группам и подгруппам видов расходов классификации расходов бюджета Ордынского района Новосибирской области</w:t>
      </w:r>
      <w:r>
        <w:rPr>
          <w:bCs/>
          <w:sz w:val="28"/>
          <w:szCs w:val="28"/>
        </w:rPr>
        <w:t xml:space="preserve"> на 2017 год</w:t>
      </w:r>
      <w:r w:rsidRPr="001A32B9">
        <w:rPr>
          <w:sz w:val="28"/>
          <w:szCs w:val="28"/>
        </w:rPr>
        <w:t xml:space="preserve">» </w:t>
      </w:r>
      <w:r>
        <w:rPr>
          <w:sz w:val="28"/>
          <w:szCs w:val="28"/>
        </w:rPr>
        <w:t>в  прилагаемой редакции (приложение   № 2);</w:t>
      </w:r>
    </w:p>
    <w:p w:rsidR="00FE1410" w:rsidRDefault="00FE1410" w:rsidP="0029584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1.1.2.</w:t>
      </w:r>
      <w:r w:rsidRPr="001A32B9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 2:</w:t>
      </w:r>
    </w:p>
    <w:p w:rsidR="00FE1410" w:rsidRDefault="00FE1410" w:rsidP="00496510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в пункте 1  утвердить таблицу 1 приложения № 7 «</w:t>
      </w:r>
      <w:r w:rsidRPr="005E28FA">
        <w:rPr>
          <w:bCs/>
          <w:sz w:val="28"/>
          <w:szCs w:val="28"/>
        </w:rPr>
        <w:t xml:space="preserve">Ведомственная структура расходов бюджета Ордынского района Новосибирской области </w:t>
      </w:r>
      <w:r w:rsidRPr="00AB08C6">
        <w:rPr>
          <w:bCs/>
          <w:sz w:val="28"/>
          <w:szCs w:val="28"/>
        </w:rPr>
        <w:t>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</w:r>
      <w:r>
        <w:rPr>
          <w:bCs/>
          <w:sz w:val="28"/>
          <w:szCs w:val="28"/>
        </w:rPr>
        <w:t xml:space="preserve"> на 2017 год»</w:t>
      </w:r>
      <w:r w:rsidRPr="00496510">
        <w:rPr>
          <w:sz w:val="28"/>
          <w:szCs w:val="28"/>
        </w:rPr>
        <w:t xml:space="preserve"> </w:t>
      </w:r>
      <w:r>
        <w:rPr>
          <w:sz w:val="28"/>
          <w:szCs w:val="28"/>
        </w:rPr>
        <w:t>в  прилагаемой редакции (приложение № 3);</w:t>
      </w:r>
    </w:p>
    <w:p w:rsidR="00FE1410" w:rsidRPr="00672A5E" w:rsidRDefault="00FE1410" w:rsidP="00FB3AE1">
      <w:pPr>
        <w:tabs>
          <w:tab w:val="left" w:pos="-142"/>
          <w:tab w:val="left" w:pos="0"/>
        </w:tabs>
        <w:jc w:val="both"/>
        <w:rPr>
          <w:sz w:val="28"/>
          <w:szCs w:val="28"/>
        </w:rPr>
      </w:pPr>
      <w:r w:rsidRPr="00672A5E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672A5E">
        <w:rPr>
          <w:sz w:val="28"/>
          <w:szCs w:val="28"/>
        </w:rPr>
        <w:t>. . в статье 17:</w:t>
      </w:r>
    </w:p>
    <w:p w:rsidR="00FE1410" w:rsidRPr="00672A5E" w:rsidRDefault="00FE1410" w:rsidP="00FB3AE1">
      <w:pPr>
        <w:jc w:val="both"/>
        <w:rPr>
          <w:sz w:val="28"/>
          <w:szCs w:val="28"/>
        </w:rPr>
      </w:pPr>
      <w:r w:rsidRPr="00672A5E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672A5E">
        <w:rPr>
          <w:sz w:val="28"/>
          <w:szCs w:val="28"/>
        </w:rPr>
        <w:t>.1. в части 1:</w:t>
      </w:r>
    </w:p>
    <w:p w:rsidR="00FE1410" w:rsidRPr="00672A5E" w:rsidRDefault="00FE1410" w:rsidP="00FB3AE1">
      <w:pPr>
        <w:jc w:val="both"/>
        <w:rPr>
          <w:sz w:val="28"/>
          <w:szCs w:val="28"/>
        </w:rPr>
      </w:pPr>
      <w:r w:rsidRPr="00672A5E">
        <w:rPr>
          <w:sz w:val="28"/>
          <w:szCs w:val="28"/>
        </w:rPr>
        <w:t xml:space="preserve">а) в пункте 1 утвердить приложение № 13 «Перечень муниципальных программ, предусмотренных к финансированию из бюджета Ордынского района Новосибирской области на 2017 год» в  прилагаемой редакции (приложение № </w:t>
      </w:r>
      <w:r>
        <w:rPr>
          <w:sz w:val="28"/>
          <w:szCs w:val="28"/>
        </w:rPr>
        <w:t>4</w:t>
      </w:r>
      <w:r w:rsidRPr="00672A5E">
        <w:rPr>
          <w:sz w:val="28"/>
          <w:szCs w:val="28"/>
        </w:rPr>
        <w:t>);</w:t>
      </w:r>
    </w:p>
    <w:p w:rsidR="00FE1410" w:rsidRPr="007214D1" w:rsidRDefault="00FE1410" w:rsidP="007214D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214D1">
        <w:rPr>
          <w:sz w:val="28"/>
          <w:szCs w:val="28"/>
        </w:rPr>
        <w:t xml:space="preserve">. Направить настоящее решение  </w:t>
      </w:r>
      <w:r>
        <w:rPr>
          <w:sz w:val="28"/>
          <w:szCs w:val="28"/>
        </w:rPr>
        <w:t xml:space="preserve"> </w:t>
      </w:r>
      <w:r w:rsidRPr="007214D1">
        <w:rPr>
          <w:sz w:val="28"/>
          <w:szCs w:val="28"/>
        </w:rPr>
        <w:t>Глав</w:t>
      </w:r>
      <w:r>
        <w:rPr>
          <w:sz w:val="28"/>
          <w:szCs w:val="28"/>
        </w:rPr>
        <w:t>е</w:t>
      </w:r>
      <w:r w:rsidRPr="007214D1">
        <w:rPr>
          <w:sz w:val="28"/>
          <w:szCs w:val="28"/>
        </w:rPr>
        <w:t xml:space="preserve"> Ордынского района Новосибирской области для подписания и опубликования (обнародования).</w:t>
      </w:r>
    </w:p>
    <w:p w:rsidR="00FE1410" w:rsidRDefault="00FE1410" w:rsidP="002243C1">
      <w:pPr>
        <w:pStyle w:val="Header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опубликования (обнародования) в периодическом печатном издании органов местного самоуправления Ордынского района</w:t>
      </w:r>
      <w:r>
        <w:t xml:space="preserve"> </w:t>
      </w:r>
      <w:r>
        <w:rPr>
          <w:sz w:val="28"/>
          <w:szCs w:val="28"/>
        </w:rPr>
        <w:t>Новосибирской области «Ордынский Вестник».</w:t>
      </w:r>
    </w:p>
    <w:p w:rsidR="00FE1410" w:rsidRDefault="00FE1410" w:rsidP="002243C1">
      <w:pPr>
        <w:pStyle w:val="Header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 на постоянную комиссию Совета депутатов Ордынского района Новосибирской области по бюджетной, налоговой, финансово-кредитной, социальной политике и собственности (Кондаков А.И.).</w:t>
      </w:r>
    </w:p>
    <w:p w:rsidR="00FE1410" w:rsidRDefault="00FE1410" w:rsidP="002243C1">
      <w:pPr>
        <w:pStyle w:val="Header"/>
        <w:jc w:val="both"/>
        <w:rPr>
          <w:sz w:val="28"/>
          <w:szCs w:val="28"/>
        </w:rPr>
      </w:pPr>
    </w:p>
    <w:p w:rsidR="00FE1410" w:rsidRDefault="00FE1410" w:rsidP="002243C1">
      <w:pPr>
        <w:pStyle w:val="Header"/>
        <w:jc w:val="both"/>
        <w:rPr>
          <w:sz w:val="28"/>
          <w:szCs w:val="28"/>
        </w:rPr>
      </w:pPr>
    </w:p>
    <w:p w:rsidR="00FE1410" w:rsidRDefault="00FE1410" w:rsidP="002243C1">
      <w:pPr>
        <w:pStyle w:val="Header"/>
        <w:jc w:val="both"/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4500"/>
      </w:tblGrid>
      <w:tr w:rsidR="00FE1410" w:rsidTr="00D572AA">
        <w:trPr>
          <w:trHeight w:val="1615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FE1410" w:rsidRDefault="00FE1410" w:rsidP="001E6A25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FE1410" w:rsidRDefault="00FE1410" w:rsidP="001E6A25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Ордынского района Новосибирской области </w:t>
            </w:r>
          </w:p>
          <w:p w:rsidR="00FE1410" w:rsidRDefault="00FE1410" w:rsidP="001E6A25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________________А.В. Трифонова </w:t>
            </w:r>
          </w:p>
          <w:p w:rsidR="00FE1410" w:rsidRDefault="00FE1410" w:rsidP="001E6A25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FE1410" w:rsidRPr="005F3654" w:rsidRDefault="00FE1410" w:rsidP="001E6A25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bookmarkStart w:id="0" w:name="_GoBack"/>
            <w:bookmarkEnd w:id="0"/>
            <w:r>
              <w:rPr>
                <w:sz w:val="28"/>
                <w:szCs w:val="28"/>
              </w:rPr>
              <w:t>Г</w:t>
            </w:r>
            <w:r w:rsidRPr="005F3654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Pr="005F3654">
              <w:rPr>
                <w:sz w:val="28"/>
                <w:szCs w:val="28"/>
              </w:rPr>
              <w:t xml:space="preserve"> Ордынского района </w:t>
            </w:r>
          </w:p>
          <w:p w:rsidR="00FE1410" w:rsidRDefault="00FE1410" w:rsidP="001E6A25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Pr="005F3654">
              <w:rPr>
                <w:sz w:val="28"/>
                <w:szCs w:val="28"/>
              </w:rPr>
              <w:t>Новосибирской области</w:t>
            </w:r>
          </w:p>
          <w:p w:rsidR="00FE1410" w:rsidRPr="005F3654" w:rsidRDefault="00FE1410" w:rsidP="001E6A25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__________    О.А.Орел</w:t>
            </w:r>
            <w:r w:rsidRPr="005F3654">
              <w:rPr>
                <w:sz w:val="28"/>
                <w:szCs w:val="28"/>
              </w:rPr>
              <w:t xml:space="preserve"> </w:t>
            </w:r>
          </w:p>
        </w:tc>
      </w:tr>
    </w:tbl>
    <w:p w:rsidR="00FE1410" w:rsidRDefault="00FE1410" w:rsidP="008A17A1">
      <w:pPr>
        <w:rPr>
          <w:sz w:val="28"/>
          <w:szCs w:val="28"/>
        </w:rPr>
      </w:pPr>
    </w:p>
    <w:p w:rsidR="00FE1410" w:rsidRDefault="00FE1410" w:rsidP="008A17A1">
      <w:pPr>
        <w:rPr>
          <w:sz w:val="28"/>
          <w:szCs w:val="28"/>
        </w:rPr>
      </w:pPr>
    </w:p>
    <w:p w:rsidR="00FE1410" w:rsidRDefault="00FE1410" w:rsidP="008A17A1">
      <w:pPr>
        <w:rPr>
          <w:sz w:val="28"/>
          <w:szCs w:val="28"/>
        </w:rPr>
      </w:pPr>
    </w:p>
    <w:p w:rsidR="00FE1410" w:rsidRDefault="00FE1410" w:rsidP="008A17A1">
      <w:pPr>
        <w:rPr>
          <w:sz w:val="28"/>
          <w:szCs w:val="28"/>
        </w:rPr>
      </w:pPr>
    </w:p>
    <w:p w:rsidR="00FE1410" w:rsidRDefault="00FE1410" w:rsidP="008A17A1">
      <w:pPr>
        <w:rPr>
          <w:sz w:val="28"/>
          <w:szCs w:val="28"/>
        </w:rPr>
      </w:pPr>
    </w:p>
    <w:p w:rsidR="00FE1410" w:rsidRDefault="00FE1410" w:rsidP="008A17A1">
      <w:pPr>
        <w:rPr>
          <w:sz w:val="28"/>
          <w:szCs w:val="28"/>
        </w:rPr>
      </w:pPr>
    </w:p>
    <w:p w:rsidR="00FE1410" w:rsidRDefault="00FE1410" w:rsidP="008A17A1">
      <w:pPr>
        <w:rPr>
          <w:sz w:val="28"/>
          <w:szCs w:val="28"/>
        </w:rPr>
      </w:pPr>
    </w:p>
    <w:p w:rsidR="00FE1410" w:rsidRDefault="00FE1410" w:rsidP="008A17A1">
      <w:pPr>
        <w:rPr>
          <w:sz w:val="28"/>
          <w:szCs w:val="28"/>
        </w:rPr>
      </w:pPr>
    </w:p>
    <w:p w:rsidR="00FE1410" w:rsidRDefault="00FE1410" w:rsidP="008A17A1">
      <w:pPr>
        <w:rPr>
          <w:sz w:val="28"/>
          <w:szCs w:val="28"/>
        </w:rPr>
      </w:pPr>
    </w:p>
    <w:p w:rsidR="00FE1410" w:rsidRDefault="00FE1410" w:rsidP="008A17A1">
      <w:pPr>
        <w:rPr>
          <w:sz w:val="28"/>
          <w:szCs w:val="28"/>
        </w:rPr>
      </w:pPr>
    </w:p>
    <w:p w:rsidR="00FE1410" w:rsidRDefault="00FE1410" w:rsidP="008A17A1">
      <w:pPr>
        <w:rPr>
          <w:sz w:val="28"/>
          <w:szCs w:val="28"/>
        </w:rPr>
      </w:pPr>
    </w:p>
    <w:p w:rsidR="00FE1410" w:rsidRDefault="00FE1410" w:rsidP="008A17A1">
      <w:pPr>
        <w:rPr>
          <w:sz w:val="28"/>
          <w:szCs w:val="28"/>
        </w:rPr>
      </w:pPr>
    </w:p>
    <w:p w:rsidR="00FE1410" w:rsidRDefault="00FE1410" w:rsidP="008A17A1">
      <w:pPr>
        <w:rPr>
          <w:sz w:val="28"/>
          <w:szCs w:val="28"/>
        </w:rPr>
      </w:pPr>
    </w:p>
    <w:p w:rsidR="00FE1410" w:rsidRDefault="00FE1410" w:rsidP="008A17A1">
      <w:pPr>
        <w:rPr>
          <w:sz w:val="28"/>
          <w:szCs w:val="28"/>
        </w:rPr>
      </w:pPr>
    </w:p>
    <w:p w:rsidR="00FE1410" w:rsidRDefault="00FE1410" w:rsidP="008A17A1">
      <w:pPr>
        <w:rPr>
          <w:sz w:val="28"/>
          <w:szCs w:val="28"/>
        </w:rPr>
      </w:pPr>
    </w:p>
    <w:p w:rsidR="00FE1410" w:rsidRDefault="00FE1410" w:rsidP="008A17A1">
      <w:pPr>
        <w:rPr>
          <w:sz w:val="28"/>
          <w:szCs w:val="28"/>
        </w:rPr>
      </w:pPr>
    </w:p>
    <w:p w:rsidR="00FE1410" w:rsidRDefault="00FE1410" w:rsidP="008A17A1">
      <w:pPr>
        <w:rPr>
          <w:sz w:val="28"/>
          <w:szCs w:val="28"/>
        </w:rPr>
      </w:pPr>
    </w:p>
    <w:p w:rsidR="00FE1410" w:rsidRDefault="00FE1410" w:rsidP="008A17A1">
      <w:pPr>
        <w:rPr>
          <w:sz w:val="28"/>
          <w:szCs w:val="28"/>
        </w:rPr>
      </w:pPr>
    </w:p>
    <w:p w:rsidR="00FE1410" w:rsidRDefault="00FE1410" w:rsidP="008A17A1">
      <w:pPr>
        <w:rPr>
          <w:sz w:val="28"/>
          <w:szCs w:val="28"/>
        </w:rPr>
      </w:pPr>
    </w:p>
    <w:p w:rsidR="00FE1410" w:rsidRDefault="00FE1410" w:rsidP="008A17A1">
      <w:pPr>
        <w:rPr>
          <w:sz w:val="28"/>
          <w:szCs w:val="28"/>
        </w:rPr>
      </w:pPr>
    </w:p>
    <w:p w:rsidR="00FE1410" w:rsidRPr="003D5846" w:rsidRDefault="00FE1410" w:rsidP="001E6A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D5846">
        <w:rPr>
          <w:rFonts w:ascii="Times New Roman" w:hAnsi="Times New Roman" w:cs="Times New Roman"/>
          <w:sz w:val="24"/>
          <w:szCs w:val="24"/>
        </w:rPr>
        <w:t>р.п. Ордынское</w:t>
      </w:r>
    </w:p>
    <w:p w:rsidR="00FE1410" w:rsidRPr="003D5846" w:rsidRDefault="00FE1410" w:rsidP="001E6A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D5846">
        <w:rPr>
          <w:rFonts w:ascii="Times New Roman" w:hAnsi="Times New Roman" w:cs="Times New Roman"/>
          <w:sz w:val="24"/>
          <w:szCs w:val="24"/>
        </w:rPr>
        <w:t>пр.Революции,17</w:t>
      </w:r>
    </w:p>
    <w:p w:rsidR="00FE1410" w:rsidRPr="003D5846" w:rsidRDefault="00FE1410" w:rsidP="001E6A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D5846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86</w:t>
      </w:r>
    </w:p>
    <w:p w:rsidR="00FE1410" w:rsidRPr="00A5277A" w:rsidRDefault="00FE1410" w:rsidP="001E6A25">
      <w:pPr>
        <w:rPr>
          <w:sz w:val="28"/>
          <w:szCs w:val="28"/>
        </w:rPr>
      </w:pPr>
      <w:r w:rsidRPr="003D5846">
        <w:t>«05» октября 2017г.</w:t>
      </w:r>
    </w:p>
    <w:sectPr w:rsidR="00FE1410" w:rsidRPr="00A5277A" w:rsidSect="007737AD">
      <w:pgSz w:w="11906" w:h="16838"/>
      <w:pgMar w:top="1134" w:right="567" w:bottom="1134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410" w:rsidRDefault="00FE1410" w:rsidP="002F7DCE">
      <w:r>
        <w:separator/>
      </w:r>
    </w:p>
  </w:endnote>
  <w:endnote w:type="continuationSeparator" w:id="0">
    <w:p w:rsidR="00FE1410" w:rsidRDefault="00FE1410" w:rsidP="002F7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410" w:rsidRDefault="00FE1410" w:rsidP="002F7DCE">
      <w:r>
        <w:separator/>
      </w:r>
    </w:p>
  </w:footnote>
  <w:footnote w:type="continuationSeparator" w:id="0">
    <w:p w:rsidR="00FE1410" w:rsidRDefault="00FE1410" w:rsidP="002F7D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A74F4"/>
    <w:multiLevelType w:val="hybridMultilevel"/>
    <w:tmpl w:val="36E44E4E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C0330D"/>
    <w:multiLevelType w:val="hybridMultilevel"/>
    <w:tmpl w:val="D4F8CB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E6441D6"/>
    <w:multiLevelType w:val="hybridMultilevel"/>
    <w:tmpl w:val="6B14411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17A1"/>
    <w:rsid w:val="00001C05"/>
    <w:rsid w:val="0000475E"/>
    <w:rsid w:val="0001032A"/>
    <w:rsid w:val="00011B24"/>
    <w:rsid w:val="0001237B"/>
    <w:rsid w:val="000159F3"/>
    <w:rsid w:val="0001629B"/>
    <w:rsid w:val="00021465"/>
    <w:rsid w:val="00022351"/>
    <w:rsid w:val="0002335B"/>
    <w:rsid w:val="00026C20"/>
    <w:rsid w:val="00032161"/>
    <w:rsid w:val="000525AD"/>
    <w:rsid w:val="000560ED"/>
    <w:rsid w:val="00056BE8"/>
    <w:rsid w:val="00060D95"/>
    <w:rsid w:val="000625B2"/>
    <w:rsid w:val="0006347B"/>
    <w:rsid w:val="00063907"/>
    <w:rsid w:val="00064336"/>
    <w:rsid w:val="00065506"/>
    <w:rsid w:val="000719D3"/>
    <w:rsid w:val="00071D3A"/>
    <w:rsid w:val="0007280F"/>
    <w:rsid w:val="00076597"/>
    <w:rsid w:val="00077566"/>
    <w:rsid w:val="000839C9"/>
    <w:rsid w:val="00083F9D"/>
    <w:rsid w:val="000849B1"/>
    <w:rsid w:val="0008532A"/>
    <w:rsid w:val="00085D27"/>
    <w:rsid w:val="000873D8"/>
    <w:rsid w:val="00087B2F"/>
    <w:rsid w:val="00087B3A"/>
    <w:rsid w:val="000902A7"/>
    <w:rsid w:val="00092495"/>
    <w:rsid w:val="0009286B"/>
    <w:rsid w:val="000929A7"/>
    <w:rsid w:val="000946FF"/>
    <w:rsid w:val="000A03E2"/>
    <w:rsid w:val="000A33FD"/>
    <w:rsid w:val="000A4658"/>
    <w:rsid w:val="000A5EF4"/>
    <w:rsid w:val="000B0DA6"/>
    <w:rsid w:val="000B2C67"/>
    <w:rsid w:val="000B6BA5"/>
    <w:rsid w:val="000C25C9"/>
    <w:rsid w:val="000C443C"/>
    <w:rsid w:val="000C4D3B"/>
    <w:rsid w:val="000C509A"/>
    <w:rsid w:val="000C5AB3"/>
    <w:rsid w:val="000C602E"/>
    <w:rsid w:val="000D06B9"/>
    <w:rsid w:val="000D179C"/>
    <w:rsid w:val="000D1E46"/>
    <w:rsid w:val="000D6BEF"/>
    <w:rsid w:val="000E2476"/>
    <w:rsid w:val="000E2ABE"/>
    <w:rsid w:val="000E5BC6"/>
    <w:rsid w:val="000F062D"/>
    <w:rsid w:val="000F398F"/>
    <w:rsid w:val="001009FF"/>
    <w:rsid w:val="001018F3"/>
    <w:rsid w:val="00103BEF"/>
    <w:rsid w:val="001049E1"/>
    <w:rsid w:val="00104B50"/>
    <w:rsid w:val="00106866"/>
    <w:rsid w:val="0011165D"/>
    <w:rsid w:val="00115351"/>
    <w:rsid w:val="0011784F"/>
    <w:rsid w:val="00117C4D"/>
    <w:rsid w:val="00122EE3"/>
    <w:rsid w:val="00125305"/>
    <w:rsid w:val="00126EE5"/>
    <w:rsid w:val="00130662"/>
    <w:rsid w:val="00130C74"/>
    <w:rsid w:val="001401C7"/>
    <w:rsid w:val="00141FCD"/>
    <w:rsid w:val="0014580E"/>
    <w:rsid w:val="00146615"/>
    <w:rsid w:val="00147143"/>
    <w:rsid w:val="00147BBA"/>
    <w:rsid w:val="0015301E"/>
    <w:rsid w:val="0015774E"/>
    <w:rsid w:val="0016015F"/>
    <w:rsid w:val="001615EE"/>
    <w:rsid w:val="001616AB"/>
    <w:rsid w:val="00164642"/>
    <w:rsid w:val="00164AF1"/>
    <w:rsid w:val="00164DA3"/>
    <w:rsid w:val="00165AEB"/>
    <w:rsid w:val="00170021"/>
    <w:rsid w:val="00170BCB"/>
    <w:rsid w:val="00170DA4"/>
    <w:rsid w:val="00173ED1"/>
    <w:rsid w:val="00183EB6"/>
    <w:rsid w:val="001855B2"/>
    <w:rsid w:val="00187208"/>
    <w:rsid w:val="00191089"/>
    <w:rsid w:val="00192EAC"/>
    <w:rsid w:val="00196A76"/>
    <w:rsid w:val="001A32B9"/>
    <w:rsid w:val="001A376C"/>
    <w:rsid w:val="001A4762"/>
    <w:rsid w:val="001A4AC9"/>
    <w:rsid w:val="001A7B16"/>
    <w:rsid w:val="001B3A15"/>
    <w:rsid w:val="001B5B38"/>
    <w:rsid w:val="001B6D53"/>
    <w:rsid w:val="001C198E"/>
    <w:rsid w:val="001C1B8D"/>
    <w:rsid w:val="001C3DEC"/>
    <w:rsid w:val="001C478A"/>
    <w:rsid w:val="001C5853"/>
    <w:rsid w:val="001C6EA7"/>
    <w:rsid w:val="001D0623"/>
    <w:rsid w:val="001D3561"/>
    <w:rsid w:val="001D4662"/>
    <w:rsid w:val="001E0C90"/>
    <w:rsid w:val="001E2917"/>
    <w:rsid w:val="001E3A3C"/>
    <w:rsid w:val="001E3B4A"/>
    <w:rsid w:val="001E4E80"/>
    <w:rsid w:val="001E64AA"/>
    <w:rsid w:val="001E6A25"/>
    <w:rsid w:val="001E6BFD"/>
    <w:rsid w:val="001F35B6"/>
    <w:rsid w:val="001F4B94"/>
    <w:rsid w:val="001F53FD"/>
    <w:rsid w:val="001F6BFB"/>
    <w:rsid w:val="001F767D"/>
    <w:rsid w:val="00201A59"/>
    <w:rsid w:val="00201BDC"/>
    <w:rsid w:val="00215E76"/>
    <w:rsid w:val="00215ECB"/>
    <w:rsid w:val="00217EA1"/>
    <w:rsid w:val="00220135"/>
    <w:rsid w:val="002243C1"/>
    <w:rsid w:val="00235654"/>
    <w:rsid w:val="00236B76"/>
    <w:rsid w:val="002413D9"/>
    <w:rsid w:val="00242AF7"/>
    <w:rsid w:val="00242FCA"/>
    <w:rsid w:val="00244808"/>
    <w:rsid w:val="002448FB"/>
    <w:rsid w:val="00245CAE"/>
    <w:rsid w:val="00250C96"/>
    <w:rsid w:val="00254DA2"/>
    <w:rsid w:val="0025652E"/>
    <w:rsid w:val="00256E55"/>
    <w:rsid w:val="00260805"/>
    <w:rsid w:val="002714CB"/>
    <w:rsid w:val="002744C6"/>
    <w:rsid w:val="0027553F"/>
    <w:rsid w:val="00282957"/>
    <w:rsid w:val="00287109"/>
    <w:rsid w:val="00294745"/>
    <w:rsid w:val="00295847"/>
    <w:rsid w:val="002A7406"/>
    <w:rsid w:val="002B0AD3"/>
    <w:rsid w:val="002B0CC1"/>
    <w:rsid w:val="002B112C"/>
    <w:rsid w:val="002B1784"/>
    <w:rsid w:val="002B651C"/>
    <w:rsid w:val="002C0067"/>
    <w:rsid w:val="002C1BC1"/>
    <w:rsid w:val="002C5267"/>
    <w:rsid w:val="002C79D7"/>
    <w:rsid w:val="002D28A6"/>
    <w:rsid w:val="002D7379"/>
    <w:rsid w:val="002D7449"/>
    <w:rsid w:val="002E4A27"/>
    <w:rsid w:val="002E4AD7"/>
    <w:rsid w:val="002E67D9"/>
    <w:rsid w:val="002F3F01"/>
    <w:rsid w:val="002F7DCE"/>
    <w:rsid w:val="00303A64"/>
    <w:rsid w:val="00305C0C"/>
    <w:rsid w:val="00305D3E"/>
    <w:rsid w:val="0031079B"/>
    <w:rsid w:val="00311ECD"/>
    <w:rsid w:val="00313682"/>
    <w:rsid w:val="0031503B"/>
    <w:rsid w:val="0031514D"/>
    <w:rsid w:val="0032198C"/>
    <w:rsid w:val="00324B67"/>
    <w:rsid w:val="00326E8F"/>
    <w:rsid w:val="00327C03"/>
    <w:rsid w:val="00331405"/>
    <w:rsid w:val="003316DF"/>
    <w:rsid w:val="0033205C"/>
    <w:rsid w:val="0033499C"/>
    <w:rsid w:val="00336584"/>
    <w:rsid w:val="00340F4A"/>
    <w:rsid w:val="00341EC3"/>
    <w:rsid w:val="00342596"/>
    <w:rsid w:val="00346DAE"/>
    <w:rsid w:val="003470CA"/>
    <w:rsid w:val="003502AB"/>
    <w:rsid w:val="003519F8"/>
    <w:rsid w:val="00354D10"/>
    <w:rsid w:val="003557C8"/>
    <w:rsid w:val="003613EA"/>
    <w:rsid w:val="00361510"/>
    <w:rsid w:val="00372459"/>
    <w:rsid w:val="0037360D"/>
    <w:rsid w:val="0037470C"/>
    <w:rsid w:val="00382FAC"/>
    <w:rsid w:val="00385D2A"/>
    <w:rsid w:val="00386317"/>
    <w:rsid w:val="003866C7"/>
    <w:rsid w:val="00387D1E"/>
    <w:rsid w:val="003A1423"/>
    <w:rsid w:val="003A6EF1"/>
    <w:rsid w:val="003A7961"/>
    <w:rsid w:val="003B0BA4"/>
    <w:rsid w:val="003B4B3A"/>
    <w:rsid w:val="003B7C74"/>
    <w:rsid w:val="003C29E7"/>
    <w:rsid w:val="003C3802"/>
    <w:rsid w:val="003C554D"/>
    <w:rsid w:val="003C6908"/>
    <w:rsid w:val="003D05F2"/>
    <w:rsid w:val="003D5846"/>
    <w:rsid w:val="003D63BE"/>
    <w:rsid w:val="003D6C3E"/>
    <w:rsid w:val="003E0735"/>
    <w:rsid w:val="003E21E0"/>
    <w:rsid w:val="003E2FBA"/>
    <w:rsid w:val="003E591A"/>
    <w:rsid w:val="003F792F"/>
    <w:rsid w:val="00400236"/>
    <w:rsid w:val="00403565"/>
    <w:rsid w:val="00404967"/>
    <w:rsid w:val="0040778F"/>
    <w:rsid w:val="004101F5"/>
    <w:rsid w:val="0041489E"/>
    <w:rsid w:val="00416BDA"/>
    <w:rsid w:val="00417744"/>
    <w:rsid w:val="0042011B"/>
    <w:rsid w:val="00422531"/>
    <w:rsid w:val="00422FBF"/>
    <w:rsid w:val="0042554F"/>
    <w:rsid w:val="00425AC6"/>
    <w:rsid w:val="00430C9F"/>
    <w:rsid w:val="00432AE6"/>
    <w:rsid w:val="00442622"/>
    <w:rsid w:val="00445FFF"/>
    <w:rsid w:val="00447025"/>
    <w:rsid w:val="00447754"/>
    <w:rsid w:val="00453748"/>
    <w:rsid w:val="00454A8B"/>
    <w:rsid w:val="00456B69"/>
    <w:rsid w:val="00457326"/>
    <w:rsid w:val="00461FF1"/>
    <w:rsid w:val="004655E1"/>
    <w:rsid w:val="00465C0C"/>
    <w:rsid w:val="00466045"/>
    <w:rsid w:val="00470486"/>
    <w:rsid w:val="00470635"/>
    <w:rsid w:val="00472279"/>
    <w:rsid w:val="00473F62"/>
    <w:rsid w:val="00474642"/>
    <w:rsid w:val="00486652"/>
    <w:rsid w:val="00492F11"/>
    <w:rsid w:val="00493FFA"/>
    <w:rsid w:val="00496510"/>
    <w:rsid w:val="004A031E"/>
    <w:rsid w:val="004A6890"/>
    <w:rsid w:val="004B0C84"/>
    <w:rsid w:val="004B4E1B"/>
    <w:rsid w:val="004B616C"/>
    <w:rsid w:val="004B61E6"/>
    <w:rsid w:val="004B6A7D"/>
    <w:rsid w:val="004B6C2E"/>
    <w:rsid w:val="004C18A7"/>
    <w:rsid w:val="004C4485"/>
    <w:rsid w:val="004C609C"/>
    <w:rsid w:val="004D31D3"/>
    <w:rsid w:val="004D396C"/>
    <w:rsid w:val="004D6B78"/>
    <w:rsid w:val="004D761E"/>
    <w:rsid w:val="004E324F"/>
    <w:rsid w:val="004E580B"/>
    <w:rsid w:val="004E64FA"/>
    <w:rsid w:val="004E6B2E"/>
    <w:rsid w:val="004F22A4"/>
    <w:rsid w:val="004F4564"/>
    <w:rsid w:val="005001C0"/>
    <w:rsid w:val="0050182B"/>
    <w:rsid w:val="00503C95"/>
    <w:rsid w:val="00512220"/>
    <w:rsid w:val="00512461"/>
    <w:rsid w:val="00516306"/>
    <w:rsid w:val="00520954"/>
    <w:rsid w:val="005242D2"/>
    <w:rsid w:val="00525584"/>
    <w:rsid w:val="00526C68"/>
    <w:rsid w:val="00533D79"/>
    <w:rsid w:val="00540885"/>
    <w:rsid w:val="00541841"/>
    <w:rsid w:val="0054195B"/>
    <w:rsid w:val="00554A6C"/>
    <w:rsid w:val="00555CE1"/>
    <w:rsid w:val="00556530"/>
    <w:rsid w:val="00561363"/>
    <w:rsid w:val="00564A46"/>
    <w:rsid w:val="005653C3"/>
    <w:rsid w:val="00565FE5"/>
    <w:rsid w:val="005709E5"/>
    <w:rsid w:val="005722C5"/>
    <w:rsid w:val="00574F45"/>
    <w:rsid w:val="00577674"/>
    <w:rsid w:val="00595B2D"/>
    <w:rsid w:val="005960F1"/>
    <w:rsid w:val="005A1527"/>
    <w:rsid w:val="005A45D0"/>
    <w:rsid w:val="005A4777"/>
    <w:rsid w:val="005A5578"/>
    <w:rsid w:val="005A7376"/>
    <w:rsid w:val="005A7722"/>
    <w:rsid w:val="005B579D"/>
    <w:rsid w:val="005B7AAE"/>
    <w:rsid w:val="005C282A"/>
    <w:rsid w:val="005D0FF9"/>
    <w:rsid w:val="005D2589"/>
    <w:rsid w:val="005D4372"/>
    <w:rsid w:val="005D4579"/>
    <w:rsid w:val="005E28FA"/>
    <w:rsid w:val="005E305B"/>
    <w:rsid w:val="005E55A4"/>
    <w:rsid w:val="005E7484"/>
    <w:rsid w:val="005F0BCC"/>
    <w:rsid w:val="005F3654"/>
    <w:rsid w:val="00607C02"/>
    <w:rsid w:val="00607C34"/>
    <w:rsid w:val="00607F49"/>
    <w:rsid w:val="00610A9A"/>
    <w:rsid w:val="00611614"/>
    <w:rsid w:val="00612D04"/>
    <w:rsid w:val="00614386"/>
    <w:rsid w:val="00614B2A"/>
    <w:rsid w:val="0062732D"/>
    <w:rsid w:val="00630D0B"/>
    <w:rsid w:val="00630DE4"/>
    <w:rsid w:val="00642533"/>
    <w:rsid w:val="00646173"/>
    <w:rsid w:val="00646619"/>
    <w:rsid w:val="006517F0"/>
    <w:rsid w:val="0065224E"/>
    <w:rsid w:val="0065629E"/>
    <w:rsid w:val="00670130"/>
    <w:rsid w:val="00670B23"/>
    <w:rsid w:val="00672A5E"/>
    <w:rsid w:val="006731E9"/>
    <w:rsid w:val="00674BF0"/>
    <w:rsid w:val="00677642"/>
    <w:rsid w:val="00677DF5"/>
    <w:rsid w:val="00680110"/>
    <w:rsid w:val="00683F26"/>
    <w:rsid w:val="006858CD"/>
    <w:rsid w:val="00685ABA"/>
    <w:rsid w:val="00693523"/>
    <w:rsid w:val="00695E58"/>
    <w:rsid w:val="006A40F6"/>
    <w:rsid w:val="006A5AC1"/>
    <w:rsid w:val="006A72A3"/>
    <w:rsid w:val="006B034D"/>
    <w:rsid w:val="006B1905"/>
    <w:rsid w:val="006B3413"/>
    <w:rsid w:val="006B3C82"/>
    <w:rsid w:val="006B5069"/>
    <w:rsid w:val="006C12CF"/>
    <w:rsid w:val="006C1DAE"/>
    <w:rsid w:val="006C2B85"/>
    <w:rsid w:val="006D0E84"/>
    <w:rsid w:val="006D36B9"/>
    <w:rsid w:val="006D3EA0"/>
    <w:rsid w:val="006D6A36"/>
    <w:rsid w:val="006D7A69"/>
    <w:rsid w:val="006E49DE"/>
    <w:rsid w:val="006F1C44"/>
    <w:rsid w:val="007028D8"/>
    <w:rsid w:val="007038DB"/>
    <w:rsid w:val="00713327"/>
    <w:rsid w:val="007167E3"/>
    <w:rsid w:val="00717206"/>
    <w:rsid w:val="00720E14"/>
    <w:rsid w:val="007214D1"/>
    <w:rsid w:val="00721662"/>
    <w:rsid w:val="007244EF"/>
    <w:rsid w:val="007260C2"/>
    <w:rsid w:val="007271CE"/>
    <w:rsid w:val="00731459"/>
    <w:rsid w:val="0073151E"/>
    <w:rsid w:val="00733F14"/>
    <w:rsid w:val="00736A0A"/>
    <w:rsid w:val="00737D4A"/>
    <w:rsid w:val="007407D0"/>
    <w:rsid w:val="00743F7D"/>
    <w:rsid w:val="00747371"/>
    <w:rsid w:val="00750A29"/>
    <w:rsid w:val="007513E6"/>
    <w:rsid w:val="0075514B"/>
    <w:rsid w:val="00756A53"/>
    <w:rsid w:val="0076012B"/>
    <w:rsid w:val="00761C20"/>
    <w:rsid w:val="00762696"/>
    <w:rsid w:val="007629E8"/>
    <w:rsid w:val="007636BE"/>
    <w:rsid w:val="00770E92"/>
    <w:rsid w:val="007737AD"/>
    <w:rsid w:val="00773C69"/>
    <w:rsid w:val="007740F0"/>
    <w:rsid w:val="00774F2F"/>
    <w:rsid w:val="00775EC6"/>
    <w:rsid w:val="007804B8"/>
    <w:rsid w:val="0078160A"/>
    <w:rsid w:val="00784274"/>
    <w:rsid w:val="00786C49"/>
    <w:rsid w:val="00787B6B"/>
    <w:rsid w:val="007A09E2"/>
    <w:rsid w:val="007A0F47"/>
    <w:rsid w:val="007A2479"/>
    <w:rsid w:val="007A3FEC"/>
    <w:rsid w:val="007B009D"/>
    <w:rsid w:val="007B0241"/>
    <w:rsid w:val="007B2F92"/>
    <w:rsid w:val="007B5D27"/>
    <w:rsid w:val="007B7AEB"/>
    <w:rsid w:val="007C1B33"/>
    <w:rsid w:val="007C6223"/>
    <w:rsid w:val="007C6559"/>
    <w:rsid w:val="007D10CC"/>
    <w:rsid w:val="007D239F"/>
    <w:rsid w:val="007D3D1F"/>
    <w:rsid w:val="007D4FD5"/>
    <w:rsid w:val="007D77EE"/>
    <w:rsid w:val="007D7B7C"/>
    <w:rsid w:val="007E1A78"/>
    <w:rsid w:val="007E4487"/>
    <w:rsid w:val="007E58E8"/>
    <w:rsid w:val="007E79D9"/>
    <w:rsid w:val="00803A41"/>
    <w:rsid w:val="0081224D"/>
    <w:rsid w:val="0081504C"/>
    <w:rsid w:val="00817BEB"/>
    <w:rsid w:val="00817C3D"/>
    <w:rsid w:val="00822E88"/>
    <w:rsid w:val="008251D1"/>
    <w:rsid w:val="00825C2F"/>
    <w:rsid w:val="00826AE4"/>
    <w:rsid w:val="00827D9A"/>
    <w:rsid w:val="0083279E"/>
    <w:rsid w:val="008331E4"/>
    <w:rsid w:val="00836DD6"/>
    <w:rsid w:val="00837223"/>
    <w:rsid w:val="00837893"/>
    <w:rsid w:val="008432D2"/>
    <w:rsid w:val="0084617C"/>
    <w:rsid w:val="008509A0"/>
    <w:rsid w:val="00853E2B"/>
    <w:rsid w:val="0086143E"/>
    <w:rsid w:val="00866BDB"/>
    <w:rsid w:val="0087299E"/>
    <w:rsid w:val="00874432"/>
    <w:rsid w:val="00880055"/>
    <w:rsid w:val="0088335E"/>
    <w:rsid w:val="00884048"/>
    <w:rsid w:val="0088571E"/>
    <w:rsid w:val="0088680C"/>
    <w:rsid w:val="00890DBB"/>
    <w:rsid w:val="008914B9"/>
    <w:rsid w:val="008935A6"/>
    <w:rsid w:val="00894EC6"/>
    <w:rsid w:val="0089502F"/>
    <w:rsid w:val="00896A24"/>
    <w:rsid w:val="00897A0C"/>
    <w:rsid w:val="008A16B3"/>
    <w:rsid w:val="008A17A1"/>
    <w:rsid w:val="008A2285"/>
    <w:rsid w:val="008B108B"/>
    <w:rsid w:val="008B28A0"/>
    <w:rsid w:val="008B32EF"/>
    <w:rsid w:val="008B4106"/>
    <w:rsid w:val="008B4A92"/>
    <w:rsid w:val="008C2BD0"/>
    <w:rsid w:val="008C306D"/>
    <w:rsid w:val="008D279A"/>
    <w:rsid w:val="008D44CF"/>
    <w:rsid w:val="008D78AE"/>
    <w:rsid w:val="008D79F9"/>
    <w:rsid w:val="008E2404"/>
    <w:rsid w:val="008E6CDA"/>
    <w:rsid w:val="008F00CC"/>
    <w:rsid w:val="008F0AC1"/>
    <w:rsid w:val="008F216F"/>
    <w:rsid w:val="008F2B42"/>
    <w:rsid w:val="008F2C5F"/>
    <w:rsid w:val="008F7CBA"/>
    <w:rsid w:val="0090153F"/>
    <w:rsid w:val="00906CFB"/>
    <w:rsid w:val="009109D5"/>
    <w:rsid w:val="009137D9"/>
    <w:rsid w:val="009159A8"/>
    <w:rsid w:val="00920277"/>
    <w:rsid w:val="00934C36"/>
    <w:rsid w:val="009355A9"/>
    <w:rsid w:val="00937660"/>
    <w:rsid w:val="0094034F"/>
    <w:rsid w:val="00940E7E"/>
    <w:rsid w:val="009432C9"/>
    <w:rsid w:val="00944B64"/>
    <w:rsid w:val="009452E5"/>
    <w:rsid w:val="009473AE"/>
    <w:rsid w:val="00951696"/>
    <w:rsid w:val="009603B2"/>
    <w:rsid w:val="0096091F"/>
    <w:rsid w:val="00961278"/>
    <w:rsid w:val="009625FC"/>
    <w:rsid w:val="00966B35"/>
    <w:rsid w:val="009754FE"/>
    <w:rsid w:val="00982B17"/>
    <w:rsid w:val="00986557"/>
    <w:rsid w:val="00986C6D"/>
    <w:rsid w:val="00987E3F"/>
    <w:rsid w:val="0099568F"/>
    <w:rsid w:val="00996ACE"/>
    <w:rsid w:val="00997C6E"/>
    <w:rsid w:val="009A1672"/>
    <w:rsid w:val="009A1D52"/>
    <w:rsid w:val="009A5831"/>
    <w:rsid w:val="009B29AB"/>
    <w:rsid w:val="009B3BA2"/>
    <w:rsid w:val="009B56D8"/>
    <w:rsid w:val="009B6FC5"/>
    <w:rsid w:val="009C1821"/>
    <w:rsid w:val="009C4891"/>
    <w:rsid w:val="009C6657"/>
    <w:rsid w:val="009D2C21"/>
    <w:rsid w:val="009D4D45"/>
    <w:rsid w:val="009E0372"/>
    <w:rsid w:val="009E2932"/>
    <w:rsid w:val="00A00230"/>
    <w:rsid w:val="00A00267"/>
    <w:rsid w:val="00A02BBE"/>
    <w:rsid w:val="00A036D6"/>
    <w:rsid w:val="00A051CC"/>
    <w:rsid w:val="00A10C5C"/>
    <w:rsid w:val="00A12AE8"/>
    <w:rsid w:val="00A12C1A"/>
    <w:rsid w:val="00A14125"/>
    <w:rsid w:val="00A162A7"/>
    <w:rsid w:val="00A2279A"/>
    <w:rsid w:val="00A250B6"/>
    <w:rsid w:val="00A25D1A"/>
    <w:rsid w:val="00A3052E"/>
    <w:rsid w:val="00A35A7A"/>
    <w:rsid w:val="00A3601A"/>
    <w:rsid w:val="00A40778"/>
    <w:rsid w:val="00A42A76"/>
    <w:rsid w:val="00A42D14"/>
    <w:rsid w:val="00A45392"/>
    <w:rsid w:val="00A50656"/>
    <w:rsid w:val="00A50F08"/>
    <w:rsid w:val="00A5165B"/>
    <w:rsid w:val="00A5277A"/>
    <w:rsid w:val="00A56495"/>
    <w:rsid w:val="00A608C8"/>
    <w:rsid w:val="00A62BB4"/>
    <w:rsid w:val="00A663F4"/>
    <w:rsid w:val="00A678B0"/>
    <w:rsid w:val="00A70441"/>
    <w:rsid w:val="00A72766"/>
    <w:rsid w:val="00A747A6"/>
    <w:rsid w:val="00A74E2D"/>
    <w:rsid w:val="00A8455E"/>
    <w:rsid w:val="00A850F3"/>
    <w:rsid w:val="00A85B39"/>
    <w:rsid w:val="00A85BC1"/>
    <w:rsid w:val="00A90DBC"/>
    <w:rsid w:val="00A93116"/>
    <w:rsid w:val="00A942DD"/>
    <w:rsid w:val="00AA0AA4"/>
    <w:rsid w:val="00AA0C24"/>
    <w:rsid w:val="00AA0D4E"/>
    <w:rsid w:val="00AA12B6"/>
    <w:rsid w:val="00AA14E7"/>
    <w:rsid w:val="00AA39F0"/>
    <w:rsid w:val="00AA77CF"/>
    <w:rsid w:val="00AB08C6"/>
    <w:rsid w:val="00AB78FA"/>
    <w:rsid w:val="00AC0F50"/>
    <w:rsid w:val="00AC20B9"/>
    <w:rsid w:val="00AC37A9"/>
    <w:rsid w:val="00AC5432"/>
    <w:rsid w:val="00AC7A33"/>
    <w:rsid w:val="00AD0F6D"/>
    <w:rsid w:val="00AD4B11"/>
    <w:rsid w:val="00AE2DCF"/>
    <w:rsid w:val="00AE546E"/>
    <w:rsid w:val="00AE79D3"/>
    <w:rsid w:val="00AE7F36"/>
    <w:rsid w:val="00AF135F"/>
    <w:rsid w:val="00AF3307"/>
    <w:rsid w:val="00B040B2"/>
    <w:rsid w:val="00B06EAA"/>
    <w:rsid w:val="00B10432"/>
    <w:rsid w:val="00B11E96"/>
    <w:rsid w:val="00B13221"/>
    <w:rsid w:val="00B1368B"/>
    <w:rsid w:val="00B137FB"/>
    <w:rsid w:val="00B1601A"/>
    <w:rsid w:val="00B21117"/>
    <w:rsid w:val="00B239D1"/>
    <w:rsid w:val="00B24598"/>
    <w:rsid w:val="00B315C3"/>
    <w:rsid w:val="00B34F2D"/>
    <w:rsid w:val="00B362D5"/>
    <w:rsid w:val="00B41019"/>
    <w:rsid w:val="00B54B08"/>
    <w:rsid w:val="00B55D3F"/>
    <w:rsid w:val="00B57985"/>
    <w:rsid w:val="00B57AE5"/>
    <w:rsid w:val="00B648CF"/>
    <w:rsid w:val="00B65112"/>
    <w:rsid w:val="00B70958"/>
    <w:rsid w:val="00B71657"/>
    <w:rsid w:val="00B7320E"/>
    <w:rsid w:val="00B752AB"/>
    <w:rsid w:val="00B7714D"/>
    <w:rsid w:val="00B8027A"/>
    <w:rsid w:val="00B80498"/>
    <w:rsid w:val="00B8131D"/>
    <w:rsid w:val="00B81466"/>
    <w:rsid w:val="00B97B61"/>
    <w:rsid w:val="00BA2297"/>
    <w:rsid w:val="00BB049A"/>
    <w:rsid w:val="00BB4541"/>
    <w:rsid w:val="00BB5B91"/>
    <w:rsid w:val="00BB6A59"/>
    <w:rsid w:val="00BC3E78"/>
    <w:rsid w:val="00BC4073"/>
    <w:rsid w:val="00BC5C0D"/>
    <w:rsid w:val="00BC65F5"/>
    <w:rsid w:val="00BC6B79"/>
    <w:rsid w:val="00BD27AA"/>
    <w:rsid w:val="00BD2FDB"/>
    <w:rsid w:val="00BD4E63"/>
    <w:rsid w:val="00BE09C9"/>
    <w:rsid w:val="00BE3659"/>
    <w:rsid w:val="00BE5074"/>
    <w:rsid w:val="00BF08D4"/>
    <w:rsid w:val="00BF3E7C"/>
    <w:rsid w:val="00BF58F6"/>
    <w:rsid w:val="00BF5A3B"/>
    <w:rsid w:val="00BF6728"/>
    <w:rsid w:val="00BF6C76"/>
    <w:rsid w:val="00C029CB"/>
    <w:rsid w:val="00C04729"/>
    <w:rsid w:val="00C106F4"/>
    <w:rsid w:val="00C1253B"/>
    <w:rsid w:val="00C17122"/>
    <w:rsid w:val="00C17FA2"/>
    <w:rsid w:val="00C20E5C"/>
    <w:rsid w:val="00C23C9B"/>
    <w:rsid w:val="00C2687B"/>
    <w:rsid w:val="00C315F5"/>
    <w:rsid w:val="00C326AD"/>
    <w:rsid w:val="00C33260"/>
    <w:rsid w:val="00C34A1F"/>
    <w:rsid w:val="00C36D66"/>
    <w:rsid w:val="00C5006A"/>
    <w:rsid w:val="00C54D25"/>
    <w:rsid w:val="00C54FDE"/>
    <w:rsid w:val="00C554FA"/>
    <w:rsid w:val="00C57B03"/>
    <w:rsid w:val="00C63EEA"/>
    <w:rsid w:val="00C6600F"/>
    <w:rsid w:val="00C80A42"/>
    <w:rsid w:val="00C90359"/>
    <w:rsid w:val="00C923E2"/>
    <w:rsid w:val="00C94AFD"/>
    <w:rsid w:val="00C95228"/>
    <w:rsid w:val="00C95906"/>
    <w:rsid w:val="00C968D8"/>
    <w:rsid w:val="00C96D45"/>
    <w:rsid w:val="00CA1698"/>
    <w:rsid w:val="00CA1D7F"/>
    <w:rsid w:val="00CA2EC6"/>
    <w:rsid w:val="00CA55B6"/>
    <w:rsid w:val="00CA5D59"/>
    <w:rsid w:val="00CA6C37"/>
    <w:rsid w:val="00CA7D08"/>
    <w:rsid w:val="00CB200D"/>
    <w:rsid w:val="00CB6271"/>
    <w:rsid w:val="00CC09D9"/>
    <w:rsid w:val="00CC0A29"/>
    <w:rsid w:val="00CC130F"/>
    <w:rsid w:val="00CC702F"/>
    <w:rsid w:val="00CC7761"/>
    <w:rsid w:val="00CC7F6B"/>
    <w:rsid w:val="00CD0424"/>
    <w:rsid w:val="00CD11CA"/>
    <w:rsid w:val="00CD6275"/>
    <w:rsid w:val="00CD6D10"/>
    <w:rsid w:val="00CE06D4"/>
    <w:rsid w:val="00CE1B71"/>
    <w:rsid w:val="00CE333E"/>
    <w:rsid w:val="00CE7E12"/>
    <w:rsid w:val="00CF0CB1"/>
    <w:rsid w:val="00CF3A3F"/>
    <w:rsid w:val="00CF6AE8"/>
    <w:rsid w:val="00D02DD5"/>
    <w:rsid w:val="00D15579"/>
    <w:rsid w:val="00D15D58"/>
    <w:rsid w:val="00D15E25"/>
    <w:rsid w:val="00D16C63"/>
    <w:rsid w:val="00D205C2"/>
    <w:rsid w:val="00D2751F"/>
    <w:rsid w:val="00D311EB"/>
    <w:rsid w:val="00D32415"/>
    <w:rsid w:val="00D32E76"/>
    <w:rsid w:val="00D332CE"/>
    <w:rsid w:val="00D350BA"/>
    <w:rsid w:val="00D400F1"/>
    <w:rsid w:val="00D416F8"/>
    <w:rsid w:val="00D51488"/>
    <w:rsid w:val="00D52226"/>
    <w:rsid w:val="00D53928"/>
    <w:rsid w:val="00D54D98"/>
    <w:rsid w:val="00D55905"/>
    <w:rsid w:val="00D572AA"/>
    <w:rsid w:val="00D60C0E"/>
    <w:rsid w:val="00D614B9"/>
    <w:rsid w:val="00D660DA"/>
    <w:rsid w:val="00D6711C"/>
    <w:rsid w:val="00D67693"/>
    <w:rsid w:val="00D742F6"/>
    <w:rsid w:val="00D7689D"/>
    <w:rsid w:val="00D81B40"/>
    <w:rsid w:val="00D846FF"/>
    <w:rsid w:val="00D8637F"/>
    <w:rsid w:val="00D91394"/>
    <w:rsid w:val="00D925AA"/>
    <w:rsid w:val="00D92D8E"/>
    <w:rsid w:val="00D97FC6"/>
    <w:rsid w:val="00DA1F7F"/>
    <w:rsid w:val="00DA29B6"/>
    <w:rsid w:val="00DA407C"/>
    <w:rsid w:val="00DB129B"/>
    <w:rsid w:val="00DC014F"/>
    <w:rsid w:val="00DC2A7C"/>
    <w:rsid w:val="00DC55F3"/>
    <w:rsid w:val="00DC6FFC"/>
    <w:rsid w:val="00DD24C7"/>
    <w:rsid w:val="00DD48CB"/>
    <w:rsid w:val="00DD6665"/>
    <w:rsid w:val="00DE0907"/>
    <w:rsid w:val="00DE103E"/>
    <w:rsid w:val="00DE1DE2"/>
    <w:rsid w:val="00DE5312"/>
    <w:rsid w:val="00DE5F14"/>
    <w:rsid w:val="00DE6818"/>
    <w:rsid w:val="00DF0EC8"/>
    <w:rsid w:val="00DF14EA"/>
    <w:rsid w:val="00DF1A19"/>
    <w:rsid w:val="00DF1AF6"/>
    <w:rsid w:val="00DF70B9"/>
    <w:rsid w:val="00DF7542"/>
    <w:rsid w:val="00DF7B22"/>
    <w:rsid w:val="00E046BB"/>
    <w:rsid w:val="00E06419"/>
    <w:rsid w:val="00E07421"/>
    <w:rsid w:val="00E1068A"/>
    <w:rsid w:val="00E124B5"/>
    <w:rsid w:val="00E1394E"/>
    <w:rsid w:val="00E13BDF"/>
    <w:rsid w:val="00E141EA"/>
    <w:rsid w:val="00E27151"/>
    <w:rsid w:val="00E274F2"/>
    <w:rsid w:val="00E336A5"/>
    <w:rsid w:val="00E37174"/>
    <w:rsid w:val="00E37609"/>
    <w:rsid w:val="00E52EB2"/>
    <w:rsid w:val="00E55047"/>
    <w:rsid w:val="00E56C5F"/>
    <w:rsid w:val="00E57E85"/>
    <w:rsid w:val="00E65F3F"/>
    <w:rsid w:val="00E65FE7"/>
    <w:rsid w:val="00E66D4C"/>
    <w:rsid w:val="00E75265"/>
    <w:rsid w:val="00E82AF2"/>
    <w:rsid w:val="00E83284"/>
    <w:rsid w:val="00E87218"/>
    <w:rsid w:val="00E935F8"/>
    <w:rsid w:val="00EB32E9"/>
    <w:rsid w:val="00EB72C6"/>
    <w:rsid w:val="00EB7DDC"/>
    <w:rsid w:val="00EC1242"/>
    <w:rsid w:val="00EC14E1"/>
    <w:rsid w:val="00EC569C"/>
    <w:rsid w:val="00EC6810"/>
    <w:rsid w:val="00ED05E6"/>
    <w:rsid w:val="00ED1298"/>
    <w:rsid w:val="00ED1905"/>
    <w:rsid w:val="00ED1BB6"/>
    <w:rsid w:val="00ED2D5F"/>
    <w:rsid w:val="00EE3B23"/>
    <w:rsid w:val="00EE7884"/>
    <w:rsid w:val="00EF4497"/>
    <w:rsid w:val="00EF49D5"/>
    <w:rsid w:val="00EF4C76"/>
    <w:rsid w:val="00EF5890"/>
    <w:rsid w:val="00EF685C"/>
    <w:rsid w:val="00F03027"/>
    <w:rsid w:val="00F0535F"/>
    <w:rsid w:val="00F053A1"/>
    <w:rsid w:val="00F062FC"/>
    <w:rsid w:val="00F15DB5"/>
    <w:rsid w:val="00F1695F"/>
    <w:rsid w:val="00F1754F"/>
    <w:rsid w:val="00F17AB9"/>
    <w:rsid w:val="00F206CA"/>
    <w:rsid w:val="00F20FAA"/>
    <w:rsid w:val="00F212E9"/>
    <w:rsid w:val="00F21795"/>
    <w:rsid w:val="00F404EA"/>
    <w:rsid w:val="00F43047"/>
    <w:rsid w:val="00F45F08"/>
    <w:rsid w:val="00F45F8A"/>
    <w:rsid w:val="00F51486"/>
    <w:rsid w:val="00F5535F"/>
    <w:rsid w:val="00F5565D"/>
    <w:rsid w:val="00F55BC3"/>
    <w:rsid w:val="00F57ECD"/>
    <w:rsid w:val="00F60746"/>
    <w:rsid w:val="00F60D86"/>
    <w:rsid w:val="00F61632"/>
    <w:rsid w:val="00F64CEF"/>
    <w:rsid w:val="00F72BE9"/>
    <w:rsid w:val="00F72FC1"/>
    <w:rsid w:val="00F76633"/>
    <w:rsid w:val="00F816F1"/>
    <w:rsid w:val="00F81A00"/>
    <w:rsid w:val="00F82B32"/>
    <w:rsid w:val="00F82C01"/>
    <w:rsid w:val="00F8317D"/>
    <w:rsid w:val="00F8485B"/>
    <w:rsid w:val="00F84C91"/>
    <w:rsid w:val="00F86035"/>
    <w:rsid w:val="00F90049"/>
    <w:rsid w:val="00F91F03"/>
    <w:rsid w:val="00F973A3"/>
    <w:rsid w:val="00FA0ED1"/>
    <w:rsid w:val="00FA53E1"/>
    <w:rsid w:val="00FA6063"/>
    <w:rsid w:val="00FA70C0"/>
    <w:rsid w:val="00FB3AE1"/>
    <w:rsid w:val="00FC6292"/>
    <w:rsid w:val="00FC6586"/>
    <w:rsid w:val="00FD1DDA"/>
    <w:rsid w:val="00FD38C5"/>
    <w:rsid w:val="00FD6D71"/>
    <w:rsid w:val="00FD6ECD"/>
    <w:rsid w:val="00FE1410"/>
    <w:rsid w:val="00FE4270"/>
    <w:rsid w:val="00FE5F90"/>
    <w:rsid w:val="00FF00D9"/>
    <w:rsid w:val="00FF050E"/>
    <w:rsid w:val="00FF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7A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95B2D"/>
    <w:pPr>
      <w:keepNext/>
      <w:jc w:val="center"/>
      <w:outlineLvl w:val="0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95B2D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8A17A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A17A1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8A17A1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A17A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2F7DC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F7DCE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E274F2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rsid w:val="001018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018F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E6A25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74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4172</TotalTime>
  <Pages>2</Pages>
  <Words>485</Words>
  <Characters>2765</Characters>
  <Application>Microsoft Office Outlook</Application>
  <DocSecurity>0</DocSecurity>
  <Lines>0</Lines>
  <Paragraphs>0</Paragraphs>
  <ScaleCrop>false</ScaleCrop>
  <Company>Krokoz™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Наталья</cp:lastModifiedBy>
  <cp:revision>493</cp:revision>
  <cp:lastPrinted>2017-10-04T05:19:00Z</cp:lastPrinted>
  <dcterms:created xsi:type="dcterms:W3CDTF">2014-06-05T07:09:00Z</dcterms:created>
  <dcterms:modified xsi:type="dcterms:W3CDTF">2017-10-05T07:50:00Z</dcterms:modified>
</cp:coreProperties>
</file>